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616900A2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01376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94BAC" w:rsidRPr="00594BAC">
        <w:rPr>
          <w:b/>
          <w:i/>
          <w:noProof/>
          <w:sz w:val="28"/>
        </w:rPr>
        <w:t>S5-24</w:t>
      </w:r>
      <w:r w:rsidR="0023434B">
        <w:rPr>
          <w:b/>
          <w:i/>
          <w:noProof/>
          <w:sz w:val="28"/>
        </w:rPr>
        <w:t>5787</w:t>
      </w:r>
    </w:p>
    <w:p w14:paraId="7CB45193" w14:textId="76A2EC34" w:rsidR="001E41F3" w:rsidRPr="005D6EAF" w:rsidRDefault="00D01376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Hyderabad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2F1C0F">
        <w:rPr>
          <w:b/>
          <w:noProof/>
          <w:sz w:val="24"/>
        </w:rPr>
        <w:t xml:space="preserve">, </w:t>
      </w:r>
      <w:r w:rsidR="003B4600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0B8CCD" w:rsidR="001E41F3" w:rsidRPr="00410371" w:rsidRDefault="00195B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E1642">
              <w:rPr>
                <w:b/>
                <w:noProof/>
                <w:sz w:val="28"/>
              </w:rPr>
              <w:t>28.</w:t>
            </w:r>
            <w:r w:rsidR="003D36B6">
              <w:rPr>
                <w:b/>
                <w:noProof/>
                <w:sz w:val="28"/>
              </w:rPr>
              <w:t>62</w:t>
            </w:r>
            <w:r w:rsidR="008753C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8BD6FD" w:rsidR="001E41F3" w:rsidRPr="00410371" w:rsidRDefault="00F92889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 w:rsidRPr="00F92889">
              <w:t>inputToDraft</w:t>
            </w:r>
            <w:r>
              <w:t>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11F1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F7AAFF" w:rsidR="001E41F3" w:rsidRPr="00410371" w:rsidRDefault="00195B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2880">
              <w:rPr>
                <w:b/>
                <w:noProof/>
                <w:sz w:val="28"/>
              </w:rPr>
              <w:t>1</w:t>
            </w:r>
            <w:r w:rsidR="00157066">
              <w:rPr>
                <w:b/>
                <w:noProof/>
                <w:sz w:val="28"/>
              </w:rPr>
              <w:t>9</w:t>
            </w:r>
            <w:r w:rsidR="009F6ADE">
              <w:rPr>
                <w:b/>
                <w:noProof/>
                <w:sz w:val="28"/>
              </w:rPr>
              <w:t>.</w:t>
            </w:r>
            <w:r w:rsidR="00157066">
              <w:rPr>
                <w:b/>
                <w:noProof/>
                <w:sz w:val="28"/>
              </w:rPr>
              <w:t>1</w:t>
            </w:r>
            <w:r w:rsidR="0096288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606E46" w:rsidR="00F25D98" w:rsidRDefault="00F90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732B1A" w:rsidR="00F25D98" w:rsidRDefault="00F90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5D237" w:rsidR="001E41F3" w:rsidRDefault="00157066" w:rsidP="0015706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72796">
              <w:t xml:space="preserve"> </w:t>
            </w:r>
            <w:r w:rsidR="00F9615F">
              <w:t>Add supported data reporting capability</w:t>
            </w:r>
            <w:r w:rsidR="00972796">
              <w:t xml:space="preserve"> </w:t>
            </w:r>
            <w:r w:rsidR="009C50EA">
              <w:t>(stage</w:t>
            </w:r>
            <w:r w:rsidR="0018308A">
              <w:t xml:space="preserve"> 3, yang</w:t>
            </w:r>
            <w:r w:rsidR="009C50EA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16089" w:rsidR="001E41F3" w:rsidRDefault="00F9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ECAD53" w:rsidR="001E41F3" w:rsidRDefault="00F961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C8F35" w:rsidR="001E41F3" w:rsidRDefault="003C2F66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12B9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F76E43">
              <w:t>0</w:t>
            </w:r>
            <w:r w:rsidR="002A049D">
              <w:t>9</w:t>
            </w:r>
            <w:r w:rsidR="00AE5DD8">
              <w:t>-</w:t>
            </w:r>
            <w:r w:rsidR="003C2F66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6649B1" w:rsidR="001E41F3" w:rsidRPr="001F0331" w:rsidRDefault="003C2F6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207F7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B228C8">
              <w:t>Rel-</w:t>
            </w:r>
            <w:r w:rsidR="00962880">
              <w:t>1</w:t>
            </w:r>
            <w:r w:rsidR="003C2F66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350F92" w:rsidR="001E41F3" w:rsidRDefault="00DD4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solution recommended in TR 28.842.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A28F25" w:rsidR="00C146F8" w:rsidRDefault="00DD42BE" w:rsidP="00DD4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4087A">
              <w:rPr>
                <w:noProof/>
              </w:rPr>
              <w:t xml:space="preserve">ability to </w:t>
            </w:r>
            <w:r w:rsidR="00CB102F">
              <w:rPr>
                <w:noProof/>
              </w:rPr>
              <w:t>report supported mgmt data reporting</w:t>
            </w:r>
            <w:r w:rsidR="0044087A">
              <w:rPr>
                <w:noProof/>
              </w:rPr>
              <w:t xml:space="preserve"> capabilities.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4C22E9" w:rsidR="001E41F3" w:rsidRDefault="00440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Consumer is unable to discover which formats and protocols are available for mgmt. data reporting.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F2D70" w:rsidR="001E41F3" w:rsidRDefault="001F5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CAE12" w:rsidR="001E41F3" w:rsidRDefault="0003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EC2E7" w:rsidR="001E41F3" w:rsidRDefault="0003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D7F402" w:rsidR="001E41F3" w:rsidRDefault="0003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E18C43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1F5BE5">
              <w:rPr>
                <w:noProof/>
              </w:rPr>
              <w:t>…</w:t>
            </w:r>
            <w:r w:rsidR="000A6394">
              <w:rPr>
                <w:noProof/>
              </w:rPr>
              <w:t xml:space="preserve"> CR</w:t>
            </w:r>
            <w:r w:rsidR="001F5BE5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F75E4" w14:textId="77777777" w:rsidR="00195B21" w:rsidRDefault="00195B21" w:rsidP="00195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branch:</w:t>
            </w:r>
          </w:p>
          <w:p w14:paraId="556A995F" w14:textId="77777777" w:rsidR="00195B21" w:rsidRDefault="00195B21" w:rsidP="00195B21">
            <w:pPr>
              <w:pStyle w:val="CRCoverPage"/>
              <w:spacing w:after="0"/>
              <w:ind w:left="100"/>
              <w:rPr>
                <w:noProof/>
              </w:rPr>
            </w:pPr>
            <w:hyperlink r:id="rId15" w:history="1">
              <w:r>
                <w:rPr>
                  <w:rStyle w:val="Hyperlink"/>
                  <w:noProof/>
                </w:rPr>
                <w:t>https://forge.3gpp.org/rep/sa5/MnS/-/tree/28.623_Rel19_inputToDraftCR_Add_supported_data_reporting_capability_(stage3_yang)</w:t>
              </w:r>
            </w:hyperlink>
          </w:p>
          <w:p w14:paraId="758AC0ED" w14:textId="77777777" w:rsidR="00195B21" w:rsidRDefault="00195B21" w:rsidP="00195B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3174747" w:rsidR="001E41F3" w:rsidRDefault="00195B21" w:rsidP="00195B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 xml:space="preserve">MR </w:t>
            </w:r>
            <w:r>
              <w:rPr>
                <w:noProof/>
              </w:rPr>
              <w:t xml:space="preserve">will </w:t>
            </w:r>
            <w:r>
              <w:rPr>
                <w:noProof/>
              </w:rPr>
              <w:t>be created when CR is</w:t>
            </w:r>
            <w:r>
              <w:rPr>
                <w:noProof/>
              </w:rPr>
              <w:t xml:space="preserve"> available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92BDC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508C1" w14:textId="77777777" w:rsidR="00E23C5B" w:rsidRDefault="00E23C5B" w:rsidP="00E23C5B"/>
    <w:p w14:paraId="2ECFAB6C" w14:textId="77777777" w:rsidR="0044087A" w:rsidRDefault="0044087A" w:rsidP="00E23C5B"/>
    <w:p w14:paraId="6897D118" w14:textId="77777777" w:rsidR="0044087A" w:rsidRDefault="0044087A" w:rsidP="00E23C5B"/>
    <w:p w14:paraId="0681ABDD" w14:textId="77777777" w:rsidR="0044087A" w:rsidRDefault="0044087A" w:rsidP="00E23C5B"/>
    <w:p w14:paraId="345BF515" w14:textId="77777777" w:rsidR="0044087A" w:rsidRDefault="0044087A" w:rsidP="00E23C5B"/>
    <w:p w14:paraId="17DA6FED" w14:textId="77777777" w:rsidR="0044087A" w:rsidRDefault="0044087A" w:rsidP="00E23C5B"/>
    <w:p w14:paraId="0180A1C1" w14:textId="77777777" w:rsidR="0044087A" w:rsidRDefault="0044087A" w:rsidP="00E23C5B"/>
    <w:p w14:paraId="6DCF9798" w14:textId="77777777" w:rsidR="0044087A" w:rsidRDefault="0044087A" w:rsidP="00E23C5B"/>
    <w:p w14:paraId="745EB3A9" w14:textId="77777777" w:rsidR="00F4415D" w:rsidRPr="00264BD3" w:rsidRDefault="00F4415D" w:rsidP="00F4415D">
      <w:pPr>
        <w:rPr>
          <w:b/>
          <w:bCs/>
        </w:rPr>
      </w:pPr>
    </w:p>
    <w:sectPr w:rsidR="00F4415D" w:rsidRPr="00264B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07606" w14:textId="77777777" w:rsidR="00982E93" w:rsidRDefault="00982E93">
      <w:r>
        <w:separator/>
      </w:r>
    </w:p>
  </w:endnote>
  <w:endnote w:type="continuationSeparator" w:id="0">
    <w:p w14:paraId="7D6122F0" w14:textId="77777777" w:rsidR="00982E93" w:rsidRDefault="00982E93">
      <w:r>
        <w:continuationSeparator/>
      </w:r>
    </w:p>
  </w:endnote>
  <w:endnote w:type="continuationNotice" w:id="1">
    <w:p w14:paraId="4665F5A5" w14:textId="77777777" w:rsidR="00982E93" w:rsidRDefault="00982E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46EFF" w14:textId="77777777" w:rsidR="00982E93" w:rsidRDefault="00982E93">
      <w:r>
        <w:separator/>
      </w:r>
    </w:p>
  </w:footnote>
  <w:footnote w:type="continuationSeparator" w:id="0">
    <w:p w14:paraId="2CB14F71" w14:textId="77777777" w:rsidR="00982E93" w:rsidRDefault="00982E93">
      <w:r>
        <w:continuationSeparator/>
      </w:r>
    </w:p>
  </w:footnote>
  <w:footnote w:type="continuationNotice" w:id="1">
    <w:p w14:paraId="4F49365D" w14:textId="77777777" w:rsidR="00982E93" w:rsidRDefault="00982E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2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303344299">
    <w:abstractNumId w:val="6"/>
  </w:num>
  <w:num w:numId="8" w16cid:durableId="2015374740">
    <w:abstractNumId w:val="8"/>
  </w:num>
  <w:num w:numId="9" w16cid:durableId="1371957624">
    <w:abstractNumId w:val="21"/>
  </w:num>
  <w:num w:numId="10" w16cid:durableId="658533039">
    <w:abstractNumId w:val="31"/>
  </w:num>
  <w:num w:numId="11" w16cid:durableId="373307393">
    <w:abstractNumId w:val="36"/>
  </w:num>
  <w:num w:numId="12" w16cid:durableId="601957338">
    <w:abstractNumId w:val="33"/>
  </w:num>
  <w:num w:numId="13" w16cid:durableId="886647370">
    <w:abstractNumId w:val="19"/>
  </w:num>
  <w:num w:numId="14" w16cid:durableId="1375928825">
    <w:abstractNumId w:val="32"/>
  </w:num>
  <w:num w:numId="15" w16cid:durableId="437722946">
    <w:abstractNumId w:val="5"/>
  </w:num>
  <w:num w:numId="16" w16cid:durableId="1286503785">
    <w:abstractNumId w:val="14"/>
  </w:num>
  <w:num w:numId="17" w16cid:durableId="124080551">
    <w:abstractNumId w:val="35"/>
  </w:num>
  <w:num w:numId="18" w16cid:durableId="473717356">
    <w:abstractNumId w:val="9"/>
  </w:num>
  <w:num w:numId="19" w16cid:durableId="1176263617">
    <w:abstractNumId w:val="16"/>
  </w:num>
  <w:num w:numId="20" w16cid:durableId="2075203487">
    <w:abstractNumId w:val="25"/>
  </w:num>
  <w:num w:numId="21" w16cid:durableId="904873024">
    <w:abstractNumId w:val="30"/>
  </w:num>
  <w:num w:numId="22" w16cid:durableId="799691693">
    <w:abstractNumId w:val="15"/>
  </w:num>
  <w:num w:numId="23" w16cid:durableId="1183087911">
    <w:abstractNumId w:val="23"/>
  </w:num>
  <w:num w:numId="24" w16cid:durableId="1829832455">
    <w:abstractNumId w:val="27"/>
  </w:num>
  <w:num w:numId="25" w16cid:durableId="279922209">
    <w:abstractNumId w:val="13"/>
  </w:num>
  <w:num w:numId="26" w16cid:durableId="916747198">
    <w:abstractNumId w:val="24"/>
  </w:num>
  <w:num w:numId="27" w16cid:durableId="639916636">
    <w:abstractNumId w:val="10"/>
  </w:num>
  <w:num w:numId="28" w16cid:durableId="337538024">
    <w:abstractNumId w:val="17"/>
  </w:num>
  <w:num w:numId="29" w16cid:durableId="831606768">
    <w:abstractNumId w:val="22"/>
  </w:num>
  <w:num w:numId="30" w16cid:durableId="1466004583">
    <w:abstractNumId w:val="18"/>
  </w:num>
  <w:num w:numId="31" w16cid:durableId="362942612">
    <w:abstractNumId w:val="7"/>
  </w:num>
  <w:num w:numId="32" w16cid:durableId="1643659374">
    <w:abstractNumId w:val="34"/>
  </w:num>
  <w:num w:numId="33" w16cid:durableId="746810241">
    <w:abstractNumId w:val="11"/>
  </w:num>
  <w:num w:numId="34" w16cid:durableId="494997931">
    <w:abstractNumId w:val="4"/>
  </w:num>
  <w:num w:numId="35" w16cid:durableId="1198082284">
    <w:abstractNumId w:val="29"/>
  </w:num>
  <w:num w:numId="36" w16cid:durableId="33238271">
    <w:abstractNumId w:val="26"/>
  </w:num>
  <w:num w:numId="37" w16cid:durableId="1766994060">
    <w:abstractNumId w:val="28"/>
  </w:num>
  <w:num w:numId="38" w16cid:durableId="11832796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172"/>
    <w:rsid w:val="0002226B"/>
    <w:rsid w:val="00022E4A"/>
    <w:rsid w:val="000349CE"/>
    <w:rsid w:val="00036607"/>
    <w:rsid w:val="00080625"/>
    <w:rsid w:val="000A6394"/>
    <w:rsid w:val="000B7FED"/>
    <w:rsid w:val="000C038A"/>
    <w:rsid w:val="000C3805"/>
    <w:rsid w:val="000C54F7"/>
    <w:rsid w:val="000C6598"/>
    <w:rsid w:val="000D44B3"/>
    <w:rsid w:val="000D68FE"/>
    <w:rsid w:val="000E014D"/>
    <w:rsid w:val="000E2A0B"/>
    <w:rsid w:val="000E454E"/>
    <w:rsid w:val="00111F6C"/>
    <w:rsid w:val="00120B42"/>
    <w:rsid w:val="00145D43"/>
    <w:rsid w:val="00146D57"/>
    <w:rsid w:val="00157066"/>
    <w:rsid w:val="00182DA2"/>
    <w:rsid w:val="0018308A"/>
    <w:rsid w:val="00191AC6"/>
    <w:rsid w:val="00192C46"/>
    <w:rsid w:val="00195B21"/>
    <w:rsid w:val="001A08B3"/>
    <w:rsid w:val="001A1DA0"/>
    <w:rsid w:val="001A7B60"/>
    <w:rsid w:val="001B52F0"/>
    <w:rsid w:val="001B7A65"/>
    <w:rsid w:val="001E1E8A"/>
    <w:rsid w:val="001E293E"/>
    <w:rsid w:val="001E41F3"/>
    <w:rsid w:val="001F0331"/>
    <w:rsid w:val="001F575E"/>
    <w:rsid w:val="001F5BE5"/>
    <w:rsid w:val="00230844"/>
    <w:rsid w:val="002342A6"/>
    <w:rsid w:val="0023434B"/>
    <w:rsid w:val="0026004D"/>
    <w:rsid w:val="002640DD"/>
    <w:rsid w:val="00264BD3"/>
    <w:rsid w:val="00267CD3"/>
    <w:rsid w:val="00275D12"/>
    <w:rsid w:val="00284FEB"/>
    <w:rsid w:val="002860C4"/>
    <w:rsid w:val="002A049D"/>
    <w:rsid w:val="002B5741"/>
    <w:rsid w:val="002E09C2"/>
    <w:rsid w:val="002E1642"/>
    <w:rsid w:val="002E472E"/>
    <w:rsid w:val="002E5AB1"/>
    <w:rsid w:val="002F1C0F"/>
    <w:rsid w:val="002F5BEA"/>
    <w:rsid w:val="00305409"/>
    <w:rsid w:val="00305F19"/>
    <w:rsid w:val="0032150B"/>
    <w:rsid w:val="00327AF0"/>
    <w:rsid w:val="003339E7"/>
    <w:rsid w:val="0034108E"/>
    <w:rsid w:val="00356BBD"/>
    <w:rsid w:val="00360581"/>
    <w:rsid w:val="003609EF"/>
    <w:rsid w:val="0036231A"/>
    <w:rsid w:val="0037074F"/>
    <w:rsid w:val="00370750"/>
    <w:rsid w:val="003728CF"/>
    <w:rsid w:val="00374DD4"/>
    <w:rsid w:val="0039284F"/>
    <w:rsid w:val="003A48D8"/>
    <w:rsid w:val="003A49CB"/>
    <w:rsid w:val="003A658A"/>
    <w:rsid w:val="003B4600"/>
    <w:rsid w:val="003B4751"/>
    <w:rsid w:val="003C2F66"/>
    <w:rsid w:val="003D2EE5"/>
    <w:rsid w:val="003D36B6"/>
    <w:rsid w:val="003E1A36"/>
    <w:rsid w:val="003E55F7"/>
    <w:rsid w:val="003F1A73"/>
    <w:rsid w:val="003F38D8"/>
    <w:rsid w:val="00410072"/>
    <w:rsid w:val="00410371"/>
    <w:rsid w:val="0041122D"/>
    <w:rsid w:val="004242F1"/>
    <w:rsid w:val="004275DC"/>
    <w:rsid w:val="0043397F"/>
    <w:rsid w:val="0044087A"/>
    <w:rsid w:val="00443153"/>
    <w:rsid w:val="00465E10"/>
    <w:rsid w:val="004863AA"/>
    <w:rsid w:val="00493720"/>
    <w:rsid w:val="004A52C6"/>
    <w:rsid w:val="004A7E3D"/>
    <w:rsid w:val="004B75B7"/>
    <w:rsid w:val="004C1574"/>
    <w:rsid w:val="004C2320"/>
    <w:rsid w:val="004D1D31"/>
    <w:rsid w:val="004E3DC6"/>
    <w:rsid w:val="004E590F"/>
    <w:rsid w:val="004F1446"/>
    <w:rsid w:val="004F2B37"/>
    <w:rsid w:val="004F2CBA"/>
    <w:rsid w:val="005009D9"/>
    <w:rsid w:val="00511C2C"/>
    <w:rsid w:val="005126B6"/>
    <w:rsid w:val="0051404F"/>
    <w:rsid w:val="00514107"/>
    <w:rsid w:val="0051580D"/>
    <w:rsid w:val="0052338A"/>
    <w:rsid w:val="00547111"/>
    <w:rsid w:val="00552668"/>
    <w:rsid w:val="0056060A"/>
    <w:rsid w:val="005658F2"/>
    <w:rsid w:val="00592D74"/>
    <w:rsid w:val="00594BAC"/>
    <w:rsid w:val="005975EF"/>
    <w:rsid w:val="00597DFE"/>
    <w:rsid w:val="005A55B4"/>
    <w:rsid w:val="005D1678"/>
    <w:rsid w:val="005D6EAF"/>
    <w:rsid w:val="005E2C44"/>
    <w:rsid w:val="00621188"/>
    <w:rsid w:val="006257ED"/>
    <w:rsid w:val="00632BAC"/>
    <w:rsid w:val="00641130"/>
    <w:rsid w:val="00646EC4"/>
    <w:rsid w:val="00654491"/>
    <w:rsid w:val="0065536E"/>
    <w:rsid w:val="0065638C"/>
    <w:rsid w:val="00665C47"/>
    <w:rsid w:val="00665D6D"/>
    <w:rsid w:val="006670D2"/>
    <w:rsid w:val="00673D88"/>
    <w:rsid w:val="00674413"/>
    <w:rsid w:val="00674E3F"/>
    <w:rsid w:val="006755AA"/>
    <w:rsid w:val="0068622F"/>
    <w:rsid w:val="0069473C"/>
    <w:rsid w:val="00695808"/>
    <w:rsid w:val="006A06D4"/>
    <w:rsid w:val="006B46FB"/>
    <w:rsid w:val="006E21FB"/>
    <w:rsid w:val="006F27AD"/>
    <w:rsid w:val="006F6797"/>
    <w:rsid w:val="00701255"/>
    <w:rsid w:val="00706FC6"/>
    <w:rsid w:val="00710CA3"/>
    <w:rsid w:val="00727157"/>
    <w:rsid w:val="00732C54"/>
    <w:rsid w:val="00754B62"/>
    <w:rsid w:val="00757FDB"/>
    <w:rsid w:val="00776197"/>
    <w:rsid w:val="00785599"/>
    <w:rsid w:val="007912C6"/>
    <w:rsid w:val="00792342"/>
    <w:rsid w:val="007977A8"/>
    <w:rsid w:val="007B0AFF"/>
    <w:rsid w:val="007B0DD3"/>
    <w:rsid w:val="007B512A"/>
    <w:rsid w:val="007C2097"/>
    <w:rsid w:val="007C554D"/>
    <w:rsid w:val="007D0863"/>
    <w:rsid w:val="007D6A07"/>
    <w:rsid w:val="007F7259"/>
    <w:rsid w:val="00800138"/>
    <w:rsid w:val="008034BE"/>
    <w:rsid w:val="008040A8"/>
    <w:rsid w:val="00817A84"/>
    <w:rsid w:val="00822AA6"/>
    <w:rsid w:val="00823140"/>
    <w:rsid w:val="008279FA"/>
    <w:rsid w:val="0083371D"/>
    <w:rsid w:val="00840390"/>
    <w:rsid w:val="008626E7"/>
    <w:rsid w:val="00870EE7"/>
    <w:rsid w:val="00874EA9"/>
    <w:rsid w:val="008753C2"/>
    <w:rsid w:val="00877E97"/>
    <w:rsid w:val="00880A55"/>
    <w:rsid w:val="0088460D"/>
    <w:rsid w:val="008857CA"/>
    <w:rsid w:val="008863B9"/>
    <w:rsid w:val="00890985"/>
    <w:rsid w:val="008932AE"/>
    <w:rsid w:val="008A09A6"/>
    <w:rsid w:val="008A45A6"/>
    <w:rsid w:val="008B3995"/>
    <w:rsid w:val="008B7764"/>
    <w:rsid w:val="008D02D3"/>
    <w:rsid w:val="008D39FE"/>
    <w:rsid w:val="008F3789"/>
    <w:rsid w:val="008F686C"/>
    <w:rsid w:val="00906CC2"/>
    <w:rsid w:val="009118C7"/>
    <w:rsid w:val="009148DE"/>
    <w:rsid w:val="00914B8B"/>
    <w:rsid w:val="00921F4D"/>
    <w:rsid w:val="0092334A"/>
    <w:rsid w:val="0092410F"/>
    <w:rsid w:val="009251F7"/>
    <w:rsid w:val="00941E30"/>
    <w:rsid w:val="00962880"/>
    <w:rsid w:val="00966EE3"/>
    <w:rsid w:val="00972796"/>
    <w:rsid w:val="009777D9"/>
    <w:rsid w:val="00982E93"/>
    <w:rsid w:val="00991B88"/>
    <w:rsid w:val="0099356B"/>
    <w:rsid w:val="00993EC6"/>
    <w:rsid w:val="009A5753"/>
    <w:rsid w:val="009A579D"/>
    <w:rsid w:val="009A5CF5"/>
    <w:rsid w:val="009A6C20"/>
    <w:rsid w:val="009C1E66"/>
    <w:rsid w:val="009C50EA"/>
    <w:rsid w:val="009D0FDB"/>
    <w:rsid w:val="009D4B47"/>
    <w:rsid w:val="009E1735"/>
    <w:rsid w:val="009E3297"/>
    <w:rsid w:val="009F40ED"/>
    <w:rsid w:val="009F6ADE"/>
    <w:rsid w:val="009F734F"/>
    <w:rsid w:val="00A1069F"/>
    <w:rsid w:val="00A246B6"/>
    <w:rsid w:val="00A3203A"/>
    <w:rsid w:val="00A47E70"/>
    <w:rsid w:val="00A50CF0"/>
    <w:rsid w:val="00A641A3"/>
    <w:rsid w:val="00A644A8"/>
    <w:rsid w:val="00A7671C"/>
    <w:rsid w:val="00AA2CBC"/>
    <w:rsid w:val="00AA75F1"/>
    <w:rsid w:val="00AB0969"/>
    <w:rsid w:val="00AB41B8"/>
    <w:rsid w:val="00AB4BE2"/>
    <w:rsid w:val="00AC5820"/>
    <w:rsid w:val="00AD1CD8"/>
    <w:rsid w:val="00AD6118"/>
    <w:rsid w:val="00AE22D2"/>
    <w:rsid w:val="00AE5DD8"/>
    <w:rsid w:val="00AE61CF"/>
    <w:rsid w:val="00AF15FC"/>
    <w:rsid w:val="00AF1FCB"/>
    <w:rsid w:val="00B01A31"/>
    <w:rsid w:val="00B10EBB"/>
    <w:rsid w:val="00B134B4"/>
    <w:rsid w:val="00B13F88"/>
    <w:rsid w:val="00B228C8"/>
    <w:rsid w:val="00B258BB"/>
    <w:rsid w:val="00B327B1"/>
    <w:rsid w:val="00B67B97"/>
    <w:rsid w:val="00B722D8"/>
    <w:rsid w:val="00B77610"/>
    <w:rsid w:val="00B85538"/>
    <w:rsid w:val="00B968C8"/>
    <w:rsid w:val="00BA3EC5"/>
    <w:rsid w:val="00BA51D9"/>
    <w:rsid w:val="00BB0D17"/>
    <w:rsid w:val="00BB5DFC"/>
    <w:rsid w:val="00BD279D"/>
    <w:rsid w:val="00BD6BB8"/>
    <w:rsid w:val="00BF27A2"/>
    <w:rsid w:val="00C12D8A"/>
    <w:rsid w:val="00C146F8"/>
    <w:rsid w:val="00C26583"/>
    <w:rsid w:val="00C319F7"/>
    <w:rsid w:val="00C56EF6"/>
    <w:rsid w:val="00C61A91"/>
    <w:rsid w:val="00C66BA2"/>
    <w:rsid w:val="00C76069"/>
    <w:rsid w:val="00C84D55"/>
    <w:rsid w:val="00C95985"/>
    <w:rsid w:val="00CA7BDE"/>
    <w:rsid w:val="00CB102F"/>
    <w:rsid w:val="00CB1058"/>
    <w:rsid w:val="00CC5026"/>
    <w:rsid w:val="00CC68D0"/>
    <w:rsid w:val="00CE07EC"/>
    <w:rsid w:val="00CE689E"/>
    <w:rsid w:val="00CF0FA6"/>
    <w:rsid w:val="00CF34B5"/>
    <w:rsid w:val="00CF5C18"/>
    <w:rsid w:val="00D01376"/>
    <w:rsid w:val="00D028A6"/>
    <w:rsid w:val="00D03F9A"/>
    <w:rsid w:val="00D06D51"/>
    <w:rsid w:val="00D246DD"/>
    <w:rsid w:val="00D24991"/>
    <w:rsid w:val="00D36461"/>
    <w:rsid w:val="00D445A0"/>
    <w:rsid w:val="00D50255"/>
    <w:rsid w:val="00D62939"/>
    <w:rsid w:val="00D658C8"/>
    <w:rsid w:val="00D66520"/>
    <w:rsid w:val="00D917E9"/>
    <w:rsid w:val="00DB0379"/>
    <w:rsid w:val="00DC0B98"/>
    <w:rsid w:val="00DD42BE"/>
    <w:rsid w:val="00DE091A"/>
    <w:rsid w:val="00DE2438"/>
    <w:rsid w:val="00DE34CF"/>
    <w:rsid w:val="00DF06EA"/>
    <w:rsid w:val="00E04E9C"/>
    <w:rsid w:val="00E054E2"/>
    <w:rsid w:val="00E103DB"/>
    <w:rsid w:val="00E13F3D"/>
    <w:rsid w:val="00E1510D"/>
    <w:rsid w:val="00E23C5B"/>
    <w:rsid w:val="00E34898"/>
    <w:rsid w:val="00E36A71"/>
    <w:rsid w:val="00E36CD1"/>
    <w:rsid w:val="00E92152"/>
    <w:rsid w:val="00EB09B7"/>
    <w:rsid w:val="00ED0D0E"/>
    <w:rsid w:val="00EE7D7C"/>
    <w:rsid w:val="00F01566"/>
    <w:rsid w:val="00F255D1"/>
    <w:rsid w:val="00F25D98"/>
    <w:rsid w:val="00F300FB"/>
    <w:rsid w:val="00F4415D"/>
    <w:rsid w:val="00F53069"/>
    <w:rsid w:val="00F5404F"/>
    <w:rsid w:val="00F57028"/>
    <w:rsid w:val="00F60F0E"/>
    <w:rsid w:val="00F6120E"/>
    <w:rsid w:val="00F76E43"/>
    <w:rsid w:val="00F82D60"/>
    <w:rsid w:val="00F83982"/>
    <w:rsid w:val="00F9028D"/>
    <w:rsid w:val="00F92889"/>
    <w:rsid w:val="00F9502D"/>
    <w:rsid w:val="00F9615F"/>
    <w:rsid w:val="00FA15D9"/>
    <w:rsid w:val="00FA29E3"/>
    <w:rsid w:val="00FB26DC"/>
    <w:rsid w:val="00FB6386"/>
    <w:rsid w:val="00FD0E6F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F902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028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707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744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74413"/>
    <w:rPr>
      <w:rFonts w:ascii="Arial" w:hAnsi="Arial"/>
      <w:b/>
      <w:sz w:val="18"/>
      <w:lang w:val="en-GB" w:eastAsia="en-US"/>
    </w:rPr>
  </w:style>
  <w:style w:type="paragraph" w:customStyle="1" w:styleId="INDENT1">
    <w:name w:val="INDENT1"/>
    <w:basedOn w:val="Normal"/>
    <w:rsid w:val="00080625"/>
    <w:pPr>
      <w:ind w:left="851"/>
    </w:pPr>
  </w:style>
  <w:style w:type="paragraph" w:customStyle="1" w:styleId="INDENT2">
    <w:name w:val="INDENT2"/>
    <w:basedOn w:val="Normal"/>
    <w:rsid w:val="00080625"/>
    <w:pPr>
      <w:ind w:left="1135" w:hanging="284"/>
    </w:pPr>
  </w:style>
  <w:style w:type="paragraph" w:customStyle="1" w:styleId="INDENT3">
    <w:name w:val="INDENT3"/>
    <w:basedOn w:val="Normal"/>
    <w:rsid w:val="00080625"/>
    <w:pPr>
      <w:ind w:left="1701" w:hanging="567"/>
    </w:pPr>
  </w:style>
  <w:style w:type="paragraph" w:customStyle="1" w:styleId="FigureTitle">
    <w:name w:val="Figure_Title"/>
    <w:basedOn w:val="Normal"/>
    <w:next w:val="Normal"/>
    <w:rsid w:val="0008062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080625"/>
    <w:pPr>
      <w:keepNext/>
      <w:keepLines/>
    </w:pPr>
    <w:rPr>
      <w:b/>
    </w:rPr>
  </w:style>
  <w:style w:type="paragraph" w:customStyle="1" w:styleId="enumlev2">
    <w:name w:val="enumlev2"/>
    <w:basedOn w:val="Normal"/>
    <w:rsid w:val="0008062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08062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080625"/>
  </w:style>
  <w:style w:type="paragraph" w:customStyle="1" w:styleId="Guidance">
    <w:name w:val="Guidance"/>
    <w:basedOn w:val="Normal"/>
    <w:rsid w:val="00080625"/>
    <w:rPr>
      <w:i/>
      <w:color w:val="0000FF"/>
    </w:rPr>
  </w:style>
  <w:style w:type="paragraph" w:customStyle="1" w:styleId="Frontcover">
    <w:name w:val="Front_cover"/>
    <w:rsid w:val="00080625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080625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080625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080625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080625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080625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080625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080625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080625"/>
    <w:pPr>
      <w:numPr>
        <w:numId w:val="8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080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08062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08062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08062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080625"/>
    <w:pPr>
      <w:spacing w:before="0"/>
      <w:jc w:val="left"/>
    </w:pPr>
  </w:style>
  <w:style w:type="paragraph" w:customStyle="1" w:styleId="GDMO">
    <w:name w:val="GDMO"/>
    <w:basedOn w:val="ASN1Cont"/>
    <w:rsid w:val="0008062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080625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080625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08062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08062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08062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080625"/>
  </w:style>
  <w:style w:type="paragraph" w:customStyle="1" w:styleId="Caption1">
    <w:name w:val="Caption1"/>
    <w:basedOn w:val="Normal"/>
    <w:next w:val="Normal"/>
    <w:rsid w:val="0008062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08062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08062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08062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08062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080625"/>
    <w:pPr>
      <w:numPr>
        <w:numId w:val="1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080625"/>
    <w:rPr>
      <w:i/>
    </w:rPr>
  </w:style>
  <w:style w:type="character" w:styleId="Strong">
    <w:name w:val="Strong"/>
    <w:qFormat/>
    <w:rsid w:val="00080625"/>
    <w:rPr>
      <w:b/>
    </w:rPr>
  </w:style>
  <w:style w:type="paragraph" w:customStyle="1" w:styleId="DefinitionTerm">
    <w:name w:val="Definition Term"/>
    <w:basedOn w:val="Normal"/>
    <w:next w:val="DefinitionList"/>
    <w:rsid w:val="0008062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08062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08062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08062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08062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080625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08062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08062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8062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08062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08062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08062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08062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08062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08062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08062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08062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080625"/>
  </w:style>
  <w:style w:type="paragraph" w:customStyle="1" w:styleId="I1">
    <w:name w:val="I1"/>
    <w:basedOn w:val="List"/>
    <w:rsid w:val="0008062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08062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08062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080625"/>
    <w:pPr>
      <w:numPr>
        <w:numId w:val="1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080625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080625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080625"/>
    <w:pPr>
      <w:numPr>
        <w:numId w:val="1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080625"/>
    <w:pPr>
      <w:numPr>
        <w:numId w:val="2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080625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08062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080625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080625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080625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08062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806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80625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080625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080625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080625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80625"/>
  </w:style>
  <w:style w:type="character" w:customStyle="1" w:styleId="Heading4Char">
    <w:name w:val="Heading 4 Char"/>
    <w:link w:val="Heading4"/>
    <w:rsid w:val="0008062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08062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80625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08062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806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80625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ocked/>
    <w:rsid w:val="00080625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080625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80625"/>
  </w:style>
  <w:style w:type="character" w:customStyle="1" w:styleId="PLChar">
    <w:name w:val="PL Char"/>
    <w:link w:val="PL"/>
    <w:uiPriority w:val="1"/>
    <w:qFormat/>
    <w:rsid w:val="00080625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tree/28.623_Rel19_inputToDraftCR_Add_supported_data_reporting_capability_(stage3_yang)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0299242-1a9f-41a3-ba29-0a43e323a3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8" ma:contentTypeDescription="Create a new document." ma:contentTypeScope="" ma:versionID="5c88fa59c9c877614ef74faf8501b251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677425679cfec24302f8cc52665745c9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454461-FA56-43D1-8F01-D599CD92E5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E5B42-7855-4BCE-A6FD-86C0AD020A62}">
  <ds:schemaRefs>
    <ds:schemaRef ds:uri="http://purl.org/dc/dcmitype/"/>
    <ds:schemaRef ds:uri="http://purl.org/dc/elements/1.1/"/>
    <ds:schemaRef ds:uri="http://schemas.microsoft.com/office/2006/documentManagement/types"/>
    <ds:schemaRef ds:uri="10299242-1a9f-41a3-ba29-0a43e323a3a2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3fe6f186-f5f4-40d9-8ed0-d4129be3f1dd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0E3B13C-5AE1-4F09-8758-9476AE9F4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239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8</cp:revision>
  <cp:lastPrinted>1900-01-01T05:00:00Z</cp:lastPrinted>
  <dcterms:created xsi:type="dcterms:W3CDTF">2024-09-30T18:52:00Z</dcterms:created>
  <dcterms:modified xsi:type="dcterms:W3CDTF">2024-10-04T17:56:00Z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0x01010038CFD7BCCB11654597752DB982821F90</vt:lpwstr>
  </property>
  <property fmtid="{D5CDD505-2E9C-101B-9397-08002B2CF9AE}" pid="23" name="MediaServiceImageTags">
    <vt:lpwstr/>
  </property>
</Properties>
</file>